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950C5" w14:textId="77777777" w:rsidR="007C082E" w:rsidRDefault="007C082E" w:rsidP="007C082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le BOTELER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d.1409)</w:t>
      </w:r>
    </w:p>
    <w:p w14:paraId="4DFC54BB" w14:textId="77777777" w:rsidR="007C082E" w:rsidRDefault="007C082E" w:rsidP="007C082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644B687E" w14:textId="77777777" w:rsidR="007C082E" w:rsidRDefault="007C082E" w:rsidP="007C082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BF48C74" w14:textId="77777777" w:rsidR="007C082E" w:rsidRDefault="007C082E" w:rsidP="007C082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FBD2073" w14:textId="77777777" w:rsidR="007C082E" w:rsidRDefault="007C082E" w:rsidP="007C082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Aug.1409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5929B3F" w14:textId="77777777" w:rsidR="007C082E" w:rsidRDefault="007C082E" w:rsidP="007C082E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p.253)</w:t>
      </w:r>
    </w:p>
    <w:p w14:paraId="645A6D97" w14:textId="77777777" w:rsidR="007C082E" w:rsidRDefault="007C082E" w:rsidP="007C082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7C2B3269" w14:textId="77777777" w:rsidR="007C082E" w:rsidRDefault="007C082E" w:rsidP="007C082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039F051" w14:textId="77777777" w:rsidR="007C082E" w:rsidRDefault="007C082E" w:rsidP="007C082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9C504CD" w14:textId="77777777" w:rsidR="007C082E" w:rsidRDefault="007C082E" w:rsidP="007C082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June 2022</w:t>
      </w:r>
    </w:p>
    <w:p w14:paraId="0A8484A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7B373" w14:textId="77777777" w:rsidR="007C082E" w:rsidRDefault="007C082E" w:rsidP="009139A6">
      <w:r>
        <w:separator/>
      </w:r>
    </w:p>
  </w:endnote>
  <w:endnote w:type="continuationSeparator" w:id="0">
    <w:p w14:paraId="59BCC1B8" w14:textId="77777777" w:rsidR="007C082E" w:rsidRDefault="007C082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CB5E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EF74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A6C4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16458" w14:textId="77777777" w:rsidR="007C082E" w:rsidRDefault="007C082E" w:rsidP="009139A6">
      <w:r>
        <w:separator/>
      </w:r>
    </w:p>
  </w:footnote>
  <w:footnote w:type="continuationSeparator" w:id="0">
    <w:p w14:paraId="56452A9F" w14:textId="77777777" w:rsidR="007C082E" w:rsidRDefault="007C082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552D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75FF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A7D9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82E"/>
    <w:rsid w:val="000666E0"/>
    <w:rsid w:val="002510B7"/>
    <w:rsid w:val="005C130B"/>
    <w:rsid w:val="007C082E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A11827"/>
  <w15:chartTrackingRefBased/>
  <w15:docId w15:val="{BED62029-CDCA-499B-900B-C324560E4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082E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2022-09-23T16:42:00Z</dcterms:created>
  <dcterms:modified xsi:type="dcterms:W3CDTF">2022-09-23T16:43:00Z</dcterms:modified>
</cp:coreProperties>
</file>